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2BE10" w14:textId="77777777" w:rsidR="00D87043" w:rsidRDefault="00D87043" w:rsidP="00D870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MARRAS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14:paraId="2BF24A13" w14:textId="77777777" w:rsidR="00D87043" w:rsidRDefault="00D87043" w:rsidP="00D870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Rowcliffe</w:t>
      </w:r>
      <w:proofErr w:type="spellEnd"/>
      <w:r>
        <w:rPr>
          <w:rFonts w:ascii="Times New Roman" w:hAnsi="Times New Roman" w:cs="Times New Roman"/>
          <w:sz w:val="24"/>
          <w:szCs w:val="24"/>
        </w:rPr>
        <w:t>. Gentleman.</w:t>
      </w:r>
    </w:p>
    <w:p w14:paraId="091081DD" w14:textId="77777777" w:rsidR="00D87043" w:rsidRDefault="00D87043" w:rsidP="00D870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52AF49" w14:textId="77777777" w:rsidR="00D87043" w:rsidRDefault="00D87043" w:rsidP="00D870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1B5F9B" w14:textId="77777777" w:rsidR="00D87043" w:rsidRDefault="00D87043" w:rsidP="00D870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1427</w:t>
      </w:r>
      <w:r>
        <w:rPr>
          <w:rFonts w:ascii="Times New Roman" w:hAnsi="Times New Roman" w:cs="Times New Roman"/>
          <w:sz w:val="24"/>
          <w:szCs w:val="24"/>
        </w:rPr>
        <w:tab/>
        <w:t xml:space="preserve">John Cotes of York,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brought a plaint of debt against him and</w:t>
      </w:r>
    </w:p>
    <w:p w14:paraId="392FA037" w14:textId="77777777" w:rsidR="00D87043" w:rsidRDefault="00D87043" w:rsidP="00D870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Gylmyn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Wakefield(q.v.).</w:t>
      </w:r>
    </w:p>
    <w:p w14:paraId="73222ED3" w14:textId="77777777" w:rsidR="00D87043" w:rsidRDefault="00D87043" w:rsidP="00D870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0E0FC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https://waalt.uh.edu/index.php/CP40/664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16B547C" w14:textId="77777777" w:rsidR="00D87043" w:rsidRDefault="00D87043" w:rsidP="00D870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94C808" w14:textId="77777777" w:rsidR="00D87043" w:rsidRDefault="00D87043" w:rsidP="00D870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CA8A1D" w14:textId="77777777" w:rsidR="00D87043" w:rsidRDefault="00D87043" w:rsidP="00D870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May 2022</w:t>
      </w:r>
    </w:p>
    <w:p w14:paraId="46B1492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D9962" w14:textId="77777777" w:rsidR="00D87043" w:rsidRDefault="00D87043" w:rsidP="009139A6">
      <w:r>
        <w:separator/>
      </w:r>
    </w:p>
  </w:endnote>
  <w:endnote w:type="continuationSeparator" w:id="0">
    <w:p w14:paraId="70DDCCF2" w14:textId="77777777" w:rsidR="00D87043" w:rsidRDefault="00D8704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3712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8140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8A7F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058BA" w14:textId="77777777" w:rsidR="00D87043" w:rsidRDefault="00D87043" w:rsidP="009139A6">
      <w:r>
        <w:separator/>
      </w:r>
    </w:p>
  </w:footnote>
  <w:footnote w:type="continuationSeparator" w:id="0">
    <w:p w14:paraId="23B05A3F" w14:textId="77777777" w:rsidR="00D87043" w:rsidRDefault="00D8704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4FDD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0093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91D0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04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8704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38AEF"/>
  <w15:chartTrackingRefBased/>
  <w15:docId w15:val="{D56216F9-39C8-471A-A130-A17E0DDBF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870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2022-05-17T07:21:00Z</dcterms:created>
  <dcterms:modified xsi:type="dcterms:W3CDTF">2022-05-17T07:22:00Z</dcterms:modified>
</cp:coreProperties>
</file>